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C4A13" w14:textId="52353FD1" w:rsidR="006B2F86" w:rsidRDefault="00A43E3D" w:rsidP="00E71FC3">
      <w:pPr>
        <w:pStyle w:val="NoSpacing"/>
      </w:pPr>
      <w:r>
        <w:rPr>
          <w:u w:val="single"/>
        </w:rPr>
        <w:t>John FURNEUX</w:t>
      </w:r>
      <w:r>
        <w:t xml:space="preserve">   </w:t>
      </w:r>
      <w:proofErr w:type="gramStart"/>
      <w:r>
        <w:t xml:space="preserve">   (</w:t>
      </w:r>
      <w:proofErr w:type="gramEnd"/>
      <w:r>
        <w:t>fl.1401)</w:t>
      </w:r>
    </w:p>
    <w:p w14:paraId="5FDE1369" w14:textId="3F481806" w:rsidR="00A43E3D" w:rsidRDefault="00A43E3D" w:rsidP="00E71FC3">
      <w:pPr>
        <w:pStyle w:val="NoSpacing"/>
      </w:pPr>
      <w:r>
        <w:t>of Lewisham, Kent.</w:t>
      </w:r>
    </w:p>
    <w:p w14:paraId="4BCE63CA" w14:textId="47D70C68" w:rsidR="00A43E3D" w:rsidRDefault="00A43E3D" w:rsidP="00E71FC3">
      <w:pPr>
        <w:pStyle w:val="NoSpacing"/>
      </w:pPr>
    </w:p>
    <w:p w14:paraId="2003CB53" w14:textId="4C9BE4F3" w:rsidR="00A43E3D" w:rsidRDefault="00A43E3D" w:rsidP="00E71FC3">
      <w:pPr>
        <w:pStyle w:val="NoSpacing"/>
      </w:pPr>
    </w:p>
    <w:p w14:paraId="13AB2827" w14:textId="118CBE39" w:rsidR="00A43E3D" w:rsidRDefault="00A43E3D" w:rsidP="00E71FC3">
      <w:pPr>
        <w:pStyle w:val="NoSpacing"/>
      </w:pPr>
      <w:r>
        <w:tab/>
        <w:t>1401</w:t>
      </w:r>
      <w:r>
        <w:tab/>
        <w:t>He made his Will.</w:t>
      </w:r>
    </w:p>
    <w:p w14:paraId="5F6A3EF0" w14:textId="22017D1A" w:rsidR="00A43E3D" w:rsidRDefault="00A43E3D" w:rsidP="00E71FC3">
      <w:pPr>
        <w:pStyle w:val="NoSpacing"/>
      </w:pPr>
      <w:r>
        <w:tab/>
      </w:r>
      <w:r>
        <w:tab/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</w:t>
      </w:r>
      <w:r>
        <w:t>6)</w:t>
      </w:r>
    </w:p>
    <w:p w14:paraId="2E2925F7" w14:textId="7BA22E32" w:rsidR="00A43E3D" w:rsidRDefault="00A43E3D" w:rsidP="00E71FC3">
      <w:pPr>
        <w:pStyle w:val="NoSpacing"/>
      </w:pPr>
    </w:p>
    <w:p w14:paraId="17D34095" w14:textId="1E6156E4" w:rsidR="00A43E3D" w:rsidRDefault="00A43E3D" w:rsidP="00E71FC3">
      <w:pPr>
        <w:pStyle w:val="NoSpacing"/>
      </w:pPr>
    </w:p>
    <w:p w14:paraId="174F3C9A" w14:textId="318DB3AA" w:rsidR="00A43E3D" w:rsidRPr="00A43E3D" w:rsidRDefault="00A43E3D" w:rsidP="00E71FC3">
      <w:pPr>
        <w:pStyle w:val="NoSpacing"/>
      </w:pPr>
      <w:r>
        <w:t>8 March 2019</w:t>
      </w:r>
      <w:bookmarkStart w:id="0" w:name="_GoBack"/>
      <w:bookmarkEnd w:id="0"/>
    </w:p>
    <w:sectPr w:rsidR="00A43E3D" w:rsidRPr="00A43E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5A1BB" w14:textId="77777777" w:rsidR="00A43E3D" w:rsidRDefault="00A43E3D" w:rsidP="00E71FC3">
      <w:pPr>
        <w:spacing w:after="0" w:line="240" w:lineRule="auto"/>
      </w:pPr>
      <w:r>
        <w:separator/>
      </w:r>
    </w:p>
  </w:endnote>
  <w:endnote w:type="continuationSeparator" w:id="0">
    <w:p w14:paraId="218A3435" w14:textId="77777777" w:rsidR="00A43E3D" w:rsidRDefault="00A43E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C0A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2975E" w14:textId="77777777" w:rsidR="00A43E3D" w:rsidRDefault="00A43E3D" w:rsidP="00E71FC3">
      <w:pPr>
        <w:spacing w:after="0" w:line="240" w:lineRule="auto"/>
      </w:pPr>
      <w:r>
        <w:separator/>
      </w:r>
    </w:p>
  </w:footnote>
  <w:footnote w:type="continuationSeparator" w:id="0">
    <w:p w14:paraId="501E163A" w14:textId="77777777" w:rsidR="00A43E3D" w:rsidRDefault="00A43E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3D"/>
    <w:rsid w:val="001A7C09"/>
    <w:rsid w:val="00577BD5"/>
    <w:rsid w:val="00656CBA"/>
    <w:rsid w:val="006A1F77"/>
    <w:rsid w:val="00733BE7"/>
    <w:rsid w:val="00A43E3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57FF5"/>
  <w15:chartTrackingRefBased/>
  <w15:docId w15:val="{68321C7B-6081-4CE8-8AD1-B192DF68A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2019-03-08T16:23:00Z</dcterms:created>
  <dcterms:modified xsi:type="dcterms:W3CDTF">2019-03-08T16:26:00Z</dcterms:modified>
</cp:coreProperties>
</file>